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B9CB112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6541BC1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5D9427A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AD81BCA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6FAEC336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645C9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1E83DC9D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645C9F" w:rsidR="00645C9F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43B33F63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645C9F" w:rsidR="00645C9F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4E939653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645C9F" w:rsidR="00645C9F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645C9F" w:rsidR="00645C9F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0EFAD46F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47B4577A" w14:textId="77777777">
      <w:pPr>
        <w:pStyle w:val="SudSjedite"/>
      </w:pPr>
      <w:r w:rsidRPr="006C43C5">
        <w:tab/>
      </w:r>
    </w:p>
    <w:p w:rsidRPr="001A12B4" w:rsidR="001A12B4" w:rsidP="001A12B4" w:rsidRDefault="001A12B4" w14:paraId="6C8CC327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Pp Ikp-431/2020-7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645C9F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F279538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5C946E77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55EC570" w14:textId="77777777">
      <w:pPr>
        <w:keepNext/>
        <w:spacing w:after="0"/>
        <w:jc w:val="center"/>
      </w:pPr>
    </w:p>
    <w:p w:rsidRPr="00CE79FB" w:rsidR="00CE79FB" w:rsidP="00CE79FB" w:rsidRDefault="00CE79FB" w14:paraId="5FC93D57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464322C6" w14:textId="77777777">
      <w:pPr>
        <w:keepNext/>
        <w:spacing w:after="0"/>
        <w:jc w:val="center"/>
      </w:pPr>
    </w:p>
    <w:p w:rsidRPr="001A12B4" w:rsidR="001A12B4" w:rsidP="001A12B4" w:rsidRDefault="00000000" w14:paraId="1899DC8D" w14:textId="1BBDF9C9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645C9F" w:rsidR="00645C9F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645C9F" w:rsidR="00645C9F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Valentina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 xml:space="preserve">  MG SERVIS d.o.o., OIB 72004884681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članka 229. stavka 1. i 3. točke podst. 3. i dr.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mirovinskom osiguranju">
            <w:listItem w:displayText="Zakona o mirovinskom osiguranju" w:value="Zakona o mirovinskom osiguranju"/>
            <w:listItem w:displayText="Zakon o obveznom zdravstvenom osiguranju" w:value="Zakon o obveznom zdravstvenom osiguranju"/>
            <w:listItem w:displayText="Zakon o radu" w:value="Zakon o ra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Zakona o mirovinskom osiguranju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6.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1AEBFCC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800E641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645C9F" w:rsidR="00790006" w:rsidP="00645C9F" w:rsidRDefault="00790006" w14:paraId="17DD8D69" w14:textId="23206EA4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645C9F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novčana kazna i troškovi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MG SERVIS d.o.o., OIB 72004884681">
            <w:listItem w:displayText="MG SERVIS d.o.o., OIB 72004884681" w:value="MG SERVIS d.o.o., OIB 72004884681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MG SERVIS d.o.o., OIB 72004884681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MG SERVIS d.o.o., Mala Švarča 155 &#10;, 47000 Karlovac">
            <w:listItem w:displayText="MG SERVIS d.o.o., Mala Švarča 155 &#10;, 47000 Karlovac" w:value="MG SERVIS d.o.o., Mala Švarča 155 &#10;, 47000 Karlovac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MG SERVIS d.o.o., Mala Švarča 155 , 47000 Karlovac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645C9F" w:rsidR="00645C9F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članka 229. stavka 1. i 3. točke podst. 3. i dr.</w:t>
          </w:r>
        </w:sdtContent>
      </w:sdt>
      <w:r w:rsidR="002A712A">
        <w:rPr>
          <w:rFonts w:eastAsia="Times New Roman" w:cs="Times New Roman"/>
        </w:rPr>
        <w:t xml:space="preserve"> </w:t>
      </w:r>
      <w:r w:rsidR="00645C9F">
        <w:rPr>
          <w:rFonts w:eastAsia="Times New Roman" w:cs="Times New Roman"/>
        </w:rPr>
        <w:t>Zakona o mirovinskom osiguranju</w:t>
      </w:r>
    </w:p>
    <w:p w:rsidRPr="00A76642" w:rsidR="00A76642" w:rsidP="00645C9F" w:rsidRDefault="00A76642" w14:paraId="2E7B47E0" w14:textId="77777777">
      <w:pPr>
        <w:jc w:val="both"/>
        <w:rPr>
          <w:rFonts w:eastAsia="Calibri" w:cs="Times New Roman"/>
        </w:rPr>
      </w:pPr>
    </w:p>
    <w:p w:rsidR="00561534" w:rsidP="00561534" w:rsidRDefault="00561534" w14:paraId="4A811E03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669376C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1D801E60" w14:textId="7F11D329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645C9F" w:rsidR="00645C9F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645C9F" w:rsidR="00645C9F">
            <w:rPr>
              <w:rStyle w:val="eSPISCCParagraphDefaultFont"/>
            </w:rPr>
            <w:t>Pp G-562/2019-8 donesena 29.04.2019.</w:t>
          </w:r>
        </w:sdtContent>
      </w:sdt>
      <w:r w:rsidR="00645C9F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02-19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645C9F" w:rsidR="00645C9F">
            <w:rPr>
              <w:rStyle w:val="eSPISCCParagraphDefaultFont"/>
            </w:rPr>
            <w:t>19.02.2019.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645C9F" w:rsidR="00645C9F">
            <w:rPr>
              <w:rStyle w:val="eSPISCCParagraphDefaultFont"/>
            </w:rPr>
            <w:t>MG SERVIS d.o.o.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645C9F" w:rsidR="00645C9F">
            <w:rPr>
              <w:rStyle w:val="eSPISCCParagraphDefaultFont"/>
            </w:rPr>
            <w:t>novčana kazna i troškovi postupka</w:t>
          </w:r>
        </w:sdtContent>
      </w:sdt>
    </w:p>
    <w:p w:rsidRPr="002A712A" w:rsidR="002A712A" w:rsidP="002A712A" w:rsidRDefault="002A712A" w14:paraId="571A112E" w14:textId="1F62118D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</w:t>
      </w:r>
      <w:r w:rsidR="00645C9F">
        <w:rPr>
          <w:rFonts w:cs="Arial"/>
        </w:rPr>
        <w:t xml:space="preserve">i 14. b. </w:t>
      </w:r>
      <w:r w:rsidRPr="002A712A">
        <w:rPr>
          <w:rFonts w:cs="Arial"/>
        </w:rPr>
        <w:t xml:space="preserve">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645C9F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645C9F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1E11F66B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32271F25" w14:textId="5E3FD3DD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</w:t>
      </w:r>
      <w:r w:rsidR="00645C9F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645C9F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="00F76251" w:rsidP="00645C9F" w:rsidRDefault="00F76251" w14:paraId="13F55452" w14:textId="77777777">
      <w:pPr>
        <w:spacing w:after="0" w:line="276" w:lineRule="auto"/>
        <w:jc w:val="both"/>
        <w:rPr>
          <w:rFonts w:eastAsia="Calibri" w:cs="Times New Roman"/>
        </w:rPr>
      </w:pPr>
    </w:p>
    <w:p w:rsidRPr="00561534" w:rsidR="00561534" w:rsidP="00561534" w:rsidRDefault="00561534" w14:paraId="45B077F9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1DF76F6A" w14:textId="51D403A5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6.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0F612890" w14:textId="77777777">
        <w:tc>
          <w:tcPr>
            <w:tcW w:w="3284" w:type="dxa"/>
          </w:tcPr>
          <w:p w:rsidRPr="00B40829" w:rsidR="00B40829" w:rsidP="00B40829" w:rsidRDefault="00B40829" w14:paraId="3879F4D3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39B208C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E07E174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4F1B6855" w14:textId="77777777">
        <w:tc>
          <w:tcPr>
            <w:tcW w:w="3284" w:type="dxa"/>
          </w:tcPr>
          <w:p w:rsidRPr="00B40829" w:rsidR="00B40829" w:rsidP="00B40829" w:rsidRDefault="00000000" w14:paraId="1D5DD4E3" w14:textId="2DFCD33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645C9F" w:rsidR="00645C9F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33BCC14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6B4EF50A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645C9F" w:rsidR="00645C9F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697E6DB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24370A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0457D7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4EB7DB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943ECB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7DDD0AA2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23EDE71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8C7D331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24FDFD95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3EF5FD7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645C9F" w:rsidR="00645C9F">
            <w:rPr>
              <w:rStyle w:val="eSPISCCParagraphDefaultFont"/>
              <w:rFonts w:eastAsiaTheme="minorHAnsi"/>
            </w:rPr>
            <w:t>MG SERVIS d.o.o., Mala Švarča 155 , 47000 Karlovac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7E0AA5BC" w14:textId="0C181A38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MINISTARSTVO RADA, MIROVINSKOGA SUSTAVA, OBITELJI I SOCIJALNE POLITIKE, OIB 53969486500, Ulica grada Vukovara 78,10000 Zagreb">
            <w:listItem w:displayText="MINISTARSTVO RADA, MIROVINSKOGA SUSTAVA, OBITELJI I SOCIJALNE POLITIKE, OIB 53969486500, Ulica grada Vukovara 78,10000 Zagreb" w:value="MINISTARSTVO RADA, MIROVINSKOGA SUSTAVA, OBITELJI I SOCIJALNE POLITIKE, OIB 53969486500, Ulica grada Vukovara 78,10000 Zagreb"/>
            <w:listItem w:displayText="Općinski sud u Crikvenici, OIB 74084245037, Kralja Tomislava 85 A&#10;,51260 Crikvenica" w:value="Općinski sud u Crikvenici, OIB 74084245037, Kralja Tomislava 85 A&#10;,51260 Crikvenica"/>
            <w:listItem w:displayText="MG SERVIS d.o.o., OIB 72004884681, Mala Švarča 155 &#10;,47000 Karlovac" w:value="MG SERVIS d.o.o., OIB 72004884681, Mala Švarča 155 &#10;,47000 Karlovac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Tatjana Vukelić, OIB 06845285991, Vukelići 257&#10;,53274 Krasno Polje" w:value="Tatjana Vukelić, OIB 06845285991, Vukelići 257&#10;,53274 Krasno Polje"/>
          </w:comboBox>
        </w:sdtPr>
        <w:sdtContent>
          <w:r w:rsidRPr="00645C9F" w:rsidR="00645C9F">
            <w:rPr>
              <w:rStyle w:val="eSPISCCParagraphDefaultFont"/>
              <w:rFonts w:eastAsiaTheme="minorHAnsi"/>
            </w:rPr>
            <w:t>MINISTARSTVO RADA, MIROVINSKOGA SUSTAVA, OBITELJI I SOCIJALNE POLITIKE, OIB 53969486500, Ulica grada Vukovara 78,10000 Zagreb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645C9F">
        <w:rPr>
          <w:rFonts w:cs="Times New Roman"/>
        </w:rPr>
        <w:t>Klasa:UP/I-116-02/18-01/123, Urbroj: 524-10-03-01/16-18-10</w:t>
      </w:r>
    </w:p>
    <w:p w:rsidRPr="002D7FEE" w:rsidR="00B37A7D" w:rsidP="002D7FEE" w:rsidRDefault="00B37A7D" w14:paraId="79850AC4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7FFAE993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57DFADA7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215B" w:rsidP="00537B78" w:rsidRDefault="00EC215B" w14:paraId="4BDA43C4" w14:textId="77777777">
      <w:r>
        <w:separator/>
      </w:r>
    </w:p>
  </w:endnote>
  <w:endnote w:type="continuationSeparator" w:id="0">
    <w:p w:rsidR="00EC215B" w:rsidP="00537B78" w:rsidRDefault="00EC215B" w14:paraId="6FE6E2A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5FD6435C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9E305F3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215B" w:rsidP="00537B78" w:rsidRDefault="00EC215B" w14:paraId="47CFD671" w14:textId="77777777">
      <w:r>
        <w:separator/>
      </w:r>
    </w:p>
  </w:footnote>
  <w:footnote w:type="continuationSeparator" w:id="0">
    <w:p w:rsidR="00EC215B" w:rsidP="00537B78" w:rsidRDefault="00EC215B" w14:paraId="5FF4527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C926B3F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645C9F" w:rsidR="00645C9F">
          <w:rPr>
            <w:rStyle w:val="eSPISCCParagraphDefaultFont"/>
          </w:rPr>
          <w:t>Pp Ikp-431/2020-7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5C9F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15B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7136D1F5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E47CE3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3008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47CE3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6. veljače 2026.</izvorni_sadrzaj>
    <derivirana_varijabla naziv="DomainObject.DatumDonosenjaOdluke_1">6.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Ikp-431/2020-7</izvorni_sadrzaj>
    <derivirana_varijabla naziv="DomainObject.Oznaka_1">Pp Ikp-431/2020-7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2020.</izvorni_sadrzaj>
    <derivirana_varijabla naziv="DomainObject.Predmet.DatumOsnivanja_1">7.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Ikp-431/2020</izvorni_sadrzaj>
    <derivirana_varijabla naziv="DomainObject.Predmet.OznakaBroj_1">Pp Ikp-431/2020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G-562/2019], JCMS stara oznaka predmeta=[], </izvorni_sadrzaj>
    <derivirana_varijabla naziv="DomainObject.Predmet.PrimjedbaSuca_1">oznaka JCMS vezanog predmeta=[Pp G-562/2019],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SERVIS d.o.o.</izvorni_sadrzaj>
    <derivirana_varijabla naziv="DomainObject.Predmet.ProtustrankaFormated_1">  MG SERVIS d.o.o.</derivirana_varijabla>
  </DomainObject.Predmet.ProtustrankaFormated>
  <DomainObject.Predmet.ProtustrankaFormatedOIB>
    <izvorni_sadrzaj>  MG SERVIS d.o.o., OIB 72004884681</izvorni_sadrzaj>
    <derivirana_varijabla naziv="DomainObject.Predmet.ProtustrankaFormatedOIB_1">  MG SERVIS d.o.o., OIB 72004884681</derivirana_varijabla>
  </DomainObject.Predmet.ProtustrankaFormatedOIB>
  <DomainObject.Predmet.ProtustrankaFormatedWithAdress>
    <izvorni_sadrzaj> MG SERVIS d.o.o., Mala Švarča 155 
, 47000 Karlovac</izvorni_sadrzaj>
    <derivirana_varijabla naziv="DomainObject.Predmet.ProtustrankaFormatedWithAdress_1"> MG SERVIS d.o.o., Mala Švarča 155 
, 47000 Karlovac</derivirana_varijabla>
  </DomainObject.Predmet.ProtustrankaFormatedWithAdress>
  <DomainObject.Predmet.ProtustrankaFormatedWithAdressOIB>
    <izvorni_sadrzaj> MG SERVIS d.o.o., OIB 72004884681, Mala Švarča 155 
, 47000 Karlovac</izvorni_sadrzaj>
    <derivirana_varijabla naziv="DomainObject.Predmet.ProtustrankaFormatedWithAdressOIB_1"> MG SERVIS d.o.o., OIB 72004884681, Mala Švarča 155 
, 47000 Karlovac</derivirana_varijabla>
  </DomainObject.Predmet.ProtustrankaFormatedWithAdressOIB>
  <DomainObject.Predmet.ProtustrankaWithAdress>
    <izvorni_sadrzaj>MG SERVIS d.o.o. Mala Švarča 155 
, 47000 Karlovac</izvorni_sadrzaj>
    <derivirana_varijabla naziv="DomainObject.Predmet.ProtustrankaWithAdress_1">MG SERVIS d.o.o. Mala Švarča 155 
, 47000 Karlovac</derivirana_varijabla>
  </DomainObject.Predmet.ProtustrankaWithAdress>
  <DomainObject.Predmet.ProtustrankaWithAdressOIB>
    <izvorni_sadrzaj>MG SERVIS d.o.o., OIB 72004884681, Mala Švarča 155 
, 47000 Karlovac</izvorni_sadrzaj>
    <derivirana_varijabla naziv="DomainObject.Predmet.ProtustrankaWithAdressOIB_1">MG SERVIS d.o.o., OIB 72004884681, Mala Švarča 155 
, 47000 Karlovac</derivirana_varijabla>
  </DomainObject.Predmet.ProtustrankaWithAdressOIB>
  <DomainObject.Predmet.ProtustrankaNazivFormated>
    <izvorni_sadrzaj>MG SERVIS d.o.o.</izvorni_sadrzaj>
    <derivirana_varijabla naziv="DomainObject.Predmet.ProtustrankaNazivFormated_1">MG SERVIS d.o.o.</derivirana_varijabla>
    <derivirana_varijabla naziv="Padez">MG SERVIS d.o.o.</derivirana_varijabla>
  </DomainObject.Predmet.ProtustrankaNazivFormated>
  <DomainObject.Predmet.ProtustrankaNazivFormatedOIB>
    <izvorni_sadrzaj>MG SERVIS d.o.o., OIB 72004884681</izvorni_sadrzaj>
    <derivirana_varijabla naziv="DomainObject.Predmet.ProtustrankaNazivFormatedOIB_1">MG SERVIS d.o.o., OIB 72004884681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Valentina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MG SERVIS d.o.o.</item>
    </izvorni_sadrzaj>
    <derivirana_varijabla naziv="DomainObject.Predmet.ProtuStrankaListFormated_1">
      <item>MG SERVIS d.o.o.</item>
    </derivirana_varijabla>
  </DomainObject.Predmet.ProtuStrankaListFormated>
  <DomainObject.Predmet.ProtuStrankaListFormatedOIB>
    <izvorni_sadrzaj>
      <item>MG SERVIS d.o.o., OIB 72004884681</item>
    </izvorni_sadrzaj>
    <derivirana_varijabla naziv="DomainObject.Predmet.ProtuStrankaListFormatedOIB_1">
      <item>MG SERVIS d.o.o., OIB 72004884681</item>
    </derivirana_varijabla>
  </DomainObject.Predmet.ProtuStrankaListFormatedOIB>
  <DomainObject.Predmet.ProtuStrankaListFormatedWithAdress>
    <izvorni_sadrzaj>
      <item>MG SERVIS d.o.o., Mala Švarča 155 
, 47000 Karlovac</item>
    </izvorni_sadrzaj>
    <derivirana_varijabla naziv="DomainObject.Predmet.ProtuStrankaListFormatedWithAdress_1">
      <item>MG SERVIS d.o.o., Mala Švarča 155 
, 47000 Karlovac</item>
    </derivirana_varijabla>
  </DomainObject.Predmet.ProtuStrankaListFormatedWithAdress>
  <DomainObject.Predmet.ProtuStrankaListFormatedWithAdressOIB>
    <izvorni_sadrzaj>
      <item>MG SERVIS d.o.o., OIB 72004884681, Mala Švarča 155 
, 47000 Karlovac</item>
    </izvorni_sadrzaj>
    <derivirana_varijabla naziv="DomainObject.Predmet.ProtuStrankaListFormatedWithAdressOIB_1">
      <item>MG SERVIS d.o.o., OIB 72004884681, Mala Švarča 155 
, 47000 Karlovac</item>
    </derivirana_varijabla>
  </DomainObject.Predmet.ProtuStrankaListFormatedWithAdressOIB>
  <DomainObject.Predmet.ProtuStrankaListNazivFormated>
    <izvorni_sadrzaj>
      <item>MG SERVIS d.o.o.</item>
    </izvorni_sadrzaj>
    <derivirana_varijabla naziv="DomainObject.Predmet.ProtuStrankaListNazivFormated_1">
      <item>MG SERVIS d.o.o.</item>
    </derivirana_varijabla>
  </DomainObject.Predmet.ProtuStrankaListNazivFormated>
  <DomainObject.Predmet.ProtuStrankaListNazivFormatedOIB>
    <izvorni_sadrzaj>
      <item>MG SERVIS d.o.o., OIB 72004884681</item>
    </izvorni_sadrzaj>
    <derivirana_varijabla naziv="DomainObject.Predmet.ProtuStrankaListNazivFormatedOIB_1">
      <item>MG SERVIS d.o.o., OIB 72004884681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izvorni_sadrzaj>
    <derivirana_varijabla naziv="DomainObject.Predmet.OstaliListFormated_1"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derivirana_varijabla>
    <derivirana_varijabla naziv="DrugaOsoba"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MINISTARSTVO RADA, MIROVINSKOGA SUSTAVA, OBITELJI I SOCIJALNE POLITIKE, OIB 53969486500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Tatjana Vukelić, OIB 06845285991</item>
      <item>MINISTARSTVO RADA, MIROVINSKOGA SUSTAVA, OBITELJI I SOCIJALNE POLITIKE, OIB 53969486500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MINISTARSTVO RADA, MIROVINSKOGA SUSTAVA, OBITELJI I SOCIJALNE POLITIKE, Ulica grada Vukovara 78, 10000 Zagreb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MINISTARSTVO RADA, MIROVINSKOGA SUSTAVA, OBITELJI I SOCIJALNE POLITIKE, Ulica grada Vukovara 78, 10000 Zagreb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MINISTARSTVO RADA, MIROVINSKOGA SUSTAVA, OBITELJI I SOCIJALNE POLITIKE, OIB 53969486500, Ulica grada Vukovara 78, 10000 Zagreb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MINISTARSTVO RADA, MIROVINSKOGA SUSTAVA, OBITELJI I SOCIJALNE POLITIKE, OIB 53969486500, Ulica grada Vukovara 78, 10000 Zagreb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izvorni_sadrzaj>
    <derivirana_varijabla naziv="DomainObject.Predmet.OstaliListNazivFormated_1">
      <item>Općinski sud u Crikvenici</item>
      <item>Financijska agencija
Regionalni centar Rijeka</item>
      <item>Valentina Uković</item>
      <item>Tatjana Vukelić</item>
      <item>MINISTARSTVO RADA, MIROVINSKOGA SUSTAVA, OBITELJI I SOCIJALNE POLITIKE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MINISTARSTVO RADA, MIROVINSKOGA SUSTAVA, OBITELJI I SOCIJALNE POLITIKE, OIB 53969486500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Tatjana Vukelić, OIB 06845285991</item>
      <item>MINISTARSTVO RADA, MIROVINSKOGA SUSTAVA, OBITELJI I SOCIJALNE POLITIKE, OIB 53969486500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112, 120, 14</izvorni_sadrzaj>
    <derivirana_varijabla naziv="DomainObject.Predmet.ClanakZakona_1"/>
  </DomainObject.Predmet.ClanakZakona>
  <DomainObject.Predmet.ClanakZakonaFull>
    <izvorni_sadrzaj>članka 112. stavka 1. točke 2., članka 120. stavka 3., članka 14. stavka 3.</izvorni_sadrzaj>
    <derivirana_varijabla naziv="DomainObject.Predmet.ClanakZakonaFull_1">članka 229. stavka 1. i 3. točke podst. 3. i dr.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6. veljače 2026.</izvorni_sadrzaj>
    <derivirana_varijabla naziv="DomainObject.Datum_1">6. veljače 2026.</derivirana_varijabla>
    <derivirana_varijabla naziv="datum">6. veljače 2026.</derivirana_varijabla>
    <derivirana_varijabla naziv="datumpravomocnosti">6. veljače 2026.</derivirana_varijabla>
    <derivirana_varijabla naziv="datumizvrsnosti">6. veljače 2026.</derivirana_varijabla>
  </DomainObject.Datum>
  <DomainObject.PoslovniBrojDokumenta>
    <izvorni_sadrzaj>Pp Ikp-431/2020-7</izvorni_sadrzaj>
    <derivirana_varijabla naziv="DomainObject.PoslovniBrojDokumenta_1">Pp Ikp-431/2020-7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MG SERVIS d.o.o.</izvorni_sadrzaj>
    <derivirana_varijabla naziv="DomainObject.Predmet.ProtustrankaIDrugi_1">MG SERVIS d.o.o.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MG SERVIS d.o.o., OIB 72004884681, Mala Švarča 155 
, 47000 Karlovac</izvorni_sadrzaj>
    <derivirana_varijabla naziv="DomainObject.Predmet.ProtustrankaIDrugiAdressOIB_1">MG SERVIS d.o.o., OIB 72004884681, Mala Švarča 155 
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Crikvenici</item>
      <item>Općinski sud u Crikvenici</item>
      <item>MG SERVIS d.o.o.</item>
      <item>Financijska agencija
Regionalni centar Rijeka</item>
      <item>Valentina Uković</item>
      <item>Tatjana Vukelić</item>
      <item>MINISTARSTVO RADA, MIROVINSKOGA SUSTAVA, OBITELJI I SOCIJALNE POLITIKE</item>
    </izvorni_sadrzaj>
    <derivirana_varijabla naziv="DomainObject.Predmet.SudioniciListNaziv_1">
      <item>Općinski sud u Crikvenici</item>
      <item>Općinski sud u Crikvenici</item>
      <item>MG SERVIS d.o.o.</item>
      <item>Financijska agencija
Regionalni centar Rijeka</item>
      <item>Valentina Uković</item>
      <item>Tatjana Vukelić</item>
      <item>MINISTARSTVO RADA, MIROVINSKOGA SUSTAVA, OBITELJI I SOCIJALNE POLITIKE</item>
    </derivirana_varijabla>
    <derivirana_varijabla naziv="OstaliSudionici">
      <item>Općinski sud u Crikvenici</item>
      <item>Općinski sud u Crikvenici</item>
      <item>MG SERVIS d.o.o.</item>
      <item>Financijska agencija
Regionalni centar Rijeka</item>
      <item>Valentina Uković</item>
      <item>Tatjana Vukelić</item>
      <item>MINISTARSTVO RADA, MIROVINSKOGA SUSTAVA, OBITELJI I SOCIJALNE POLITIKE</item>
    </derivirana_varijabla>
  </DomainObject.Predmet.SudioniciListNaziv>
  <DomainObject.Predmet.SudioniciListAdressOIB>
    <izvorni_sadrzaj>
      <item>Općinski sud u Crikvenici, OIB 74084245037, Kralja Tomislava 85 A
,51260 Crikvenica</item>
      <item>Općinski sud u Crikvenici, OIB 74084245037, Kralja Tomislava 85 A
,51260 Crikvenica</item>
      <item>MG SERVIS d.o.o., OIB 72004884681, Mala Švarča 155 
,47000 Karlovac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MINISTARSTVO RADA, MIROVINSKOGA SUSTAVA, OBITELJI I SOCIJALNE POLITIKE, OIB 53969486500, Ulica grada Vukovara 78,10000 Zagreb</item>
    </izvorni_sadrzaj>
    <derivirana_varijabla naziv="DomainObject.Predmet.SudioniciListAdressOIB_1">
      <item>MINISTARSTVO RADA, MIROVINSKOGA SUSTAVA, OBITELJI I SOCIJALNE POLITIKE, OIB 53969486500, Ulica grada Vukovara 78,10000 Zagreb</item>
      <item>Općinski sud u Crikvenici, OIB 74084245037, Kralja Tomislava 85 A
,51260 Crikvenica</item>
      <item>MG SERVIS d.o.o., OIB 72004884681, Mala Švarča 155 
,47000 Karlovac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Općinski sud u Crikvenici, OIB 74084245037,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74084245037</item>
      <item>, OIB 74084245037</item>
      <item>, OIB 72004884681</item>
      <item>, OIB null</item>
      <item>, OIB 87639571963</item>
      <item>, OIB 06845285991</item>
      <item>, OIB 53969486500</item>
    </izvorni_sadrzaj>
    <derivirana_varijabla naziv="DomainObject.Predmet.SudioniciListNazivOIB_1">
      <item>, OIB 74084245037</item>
      <item>, OIB 74084245037</item>
      <item>, OIB 72004884681</item>
      <item>, OIB null</item>
      <item>, OIB 87639571963</item>
      <item>, OIB 06845285991</item>
      <item>, OIB 53969486500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novčana kazna i troškovi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svibnja 2021.</izvorni_sadrzaj>
    <derivirana_varijabla naziv="DomainObject.PredzadnjaOdlukaIzPredmeta.DatumDonosenjaOdluke_1">17. svibnja 2021.</derivirana_varijabla>
  </DomainObject.PredzadnjaOdlukaIzPredmeta.DatumDonosenjaOdluke>
  <DomainObject.PredzadnjaOdlukaIzPredmeta.Oznaka>
    <izvorni_sadrzaj>Pp Ikp-431/2020-6</izvorni_sadrzaj>
    <derivirana_varijabla naziv="DomainObject.PredzadnjaOdlukaIzPredmeta.Oznaka_1">Pp Ikp-431/2020-6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2020.</izvorni_sadrzaj>
    <derivirana_varijabla naziv="DomainObject.Predmet.DatumPocetkaProcesa_1">7.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mirovinskom osiguranju</item>
      <item>Zakon o obveznom zdravstvenom osiguranju</item>
      <item>Zakon o radu</item>
    </izvorni_sadrzaj>
    <derivirana_varijabla naziv="DomainObject.ZakonPravilnikList_1">
      <item>Zakona o mirovinskom osiguranju</item>
      <item>Zakon o obveznom zdravstvenom osiguranju</item>
      <item>Zakon o radu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MG SERVIS d.o.o., Mala Švarča 155 
, 47000 Karlovac</izvorni_sadrzaj>
    <derivirana_varijabla naziv="DomainObject.Predmet.OsudenikImePrezimeAdresa_1">MG SERVIS d.o.o., Mala Švarča 155 
, 47000 Karlovac</derivirana_varijabla>
  </DomainObject.Predmet.OsudenikImePrezimeAdresa>
  <DomainObject.Predmet.OsudenikImePrezimeOIBDatRodenja>
    <izvorni_sadrzaj>MG SERVIS d.o.o., OIB 72004884681</izvorni_sadrzaj>
    <derivirana_varijabla naziv="DomainObject.Predmet.OsudenikImePrezimeOIBDatRodenja_1">MG SERVIS d.o.o., OIB 72004884681</derivirana_varijabla>
  </DomainObject.Predmet.OsudenikImePrezimeOIBDatRodenja>
  <DomainObject.IkpPredmet.OdlukaRjesenjeIshodisni>
    <izvorni_sadrzaj>Pp G-562/2019-8 donesena 29.04.2019.</izvorni_sadrzaj>
    <derivirana_varijabla naziv="DomainObject.IkpPredmet.OdlukaRjesenjeIshodisni_1">Pp G-562/2019-8 donesena 29.04.2019.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19.02.2019.</izvorni_sadrzaj>
    <derivirana_varijabla naziv="DomainObject.IkpPredmet.IshodisnaOdlukaDatumPravomocnosti_1">19.02.2019.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380</properties:Words>
  <properties:Characters>2127</properties:Characters>
  <properties:Lines>78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2026-02-06T12:58:00Z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2026-02-06T12:58:00Z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Ikp-431/2020-7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463167421</vt:lpwstr>
  </prop:property>
</prop:Properties>
</file>